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2E0BE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«Детский сад № 151 комбинированного вида» </w:t>
            </w:r>
            <w:proofErr w:type="gramStart"/>
            <w:r>
              <w:rPr>
                <w:color w:val="000000"/>
                <w:sz w:val="20"/>
                <w:szCs w:val="20"/>
              </w:rPr>
              <w:t>Ново-Савиновского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района г. Казани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2E0BE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 xml:space="preserve">420066, Республика Татарстан,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. Казань, ул. Бондаренко, д.10а; </w:t>
            </w:r>
            <w:proofErr w:type="spellStart"/>
            <w:r>
              <w:rPr>
                <w:color w:val="000000"/>
                <w:sz w:val="20"/>
                <w:szCs w:val="20"/>
              </w:rPr>
              <w:t>Петручик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Татьяна Борисовна; mdou151@list.ru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15635F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2E0BE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1B6640" w:rsidRDefault="002E0BE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1B6640" w:rsidRDefault="002E0BE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2E0BE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1B6640" w:rsidRDefault="002E0BE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Default="00776AA2" w:rsidP="00367816">
      <w:pPr>
        <w:pStyle w:val="1"/>
      </w:pPr>
    </w:p>
    <w:p w:rsidR="00FB001B" w:rsidRPr="00A20882" w:rsidRDefault="00776AA2" w:rsidP="00367816">
      <w:pPr>
        <w:pStyle w:val="1"/>
      </w:pPr>
      <w:r>
        <w:t xml:space="preserve">КАРТА № </w:t>
      </w:r>
      <w:fldSimple w:instr=" DOCVARIABLE rm_number \* MERGEFORMAT ">
        <w:r w:rsidR="002E0BE7" w:rsidRPr="002E0BE7">
          <w:rPr>
            <w:b w:val="0"/>
          </w:rPr>
          <w:t xml:space="preserve"> 1.4.0.4 </w:t>
        </w:r>
      </w:fldSimple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  <w:gridCol w:w="1807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A20882" w:rsidRDefault="002E0BE7" w:rsidP="008C2D27">
            <w:pPr>
              <w:rPr>
                <w:i/>
              </w:rPr>
            </w:pPr>
            <w:r>
              <w:rPr>
                <w:i/>
              </w:rPr>
              <w:t>Кастелянша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2E0BE7" w:rsidP="00232C8F">
            <w:r>
              <w:t>12720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fldSimple w:instr=" DOCVARIABLE ceh_info \* MERGEFORMAT ">
        <w:r w:rsidR="002E0BE7" w:rsidRPr="002E0BE7">
          <w:rPr>
            <w:rStyle w:val="aa"/>
            <w:i/>
          </w:rPr>
          <w:t xml:space="preserve"> Обслуживающий персонал</w:t>
        </w:r>
      </w:fldSimple>
      <w:r w:rsidRPr="00883461">
        <w:rPr>
          <w:rStyle w:val="aa"/>
        </w:rPr>
        <w:t> </w:t>
      </w:r>
    </w:p>
    <w:p w:rsidR="00776AA2" w:rsidRPr="00A7346C" w:rsidRDefault="00776AA2" w:rsidP="00A20882">
      <w:pPr>
        <w:jc w:val="both"/>
      </w:pPr>
      <w:r w:rsidRPr="00710271">
        <w:t>Количество и номера аналогичных рабочих мест:</w:t>
      </w:r>
      <w:fldSimple w:instr=" DOCVARIABLE anal_rms \* MERGEFORMAT ">
        <w:r w:rsidR="002E0BE7" w:rsidRPr="002E0BE7">
          <w:rPr>
            <w:rStyle w:val="aa"/>
            <w:i/>
          </w:rPr>
          <w:t xml:space="preserve">  Отсутствуют</w:t>
        </w:r>
      </w:fldSimple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A20882">
      <w:pPr>
        <w:jc w:val="both"/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</w:t>
      </w:r>
      <w:fldSimple w:instr=" DOCVARIABLE &quot;etks_info&quot; \* MERGEFORMAT ">
        <w:r w:rsidR="002E0BE7" w:rsidRPr="002E0BE7">
          <w:rPr>
            <w:i/>
            <w:u w:val="single"/>
          </w:rPr>
  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31.</w:t>
        </w:r>
      </w:fldSimple>
      <w:r w:rsidR="007462E1" w:rsidRPr="00A20882">
        <w:rPr>
          <w:i/>
          <w:u w:val="single"/>
        </w:rPr>
        <w:tab/>
        <w:t> </w:t>
      </w:r>
      <w:r w:rsidR="007462E1" w:rsidRPr="00481C22">
        <w:rPr>
          <w:u w:val="single"/>
        </w:rPr>
        <w:t xml:space="preserve">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="00F31AF6">
        <w:t>Численность</w:t>
      </w:r>
      <w:r w:rsidRPr="00776AA2">
        <w:t xml:space="preserve"> </w:t>
      </w:r>
      <w:proofErr w:type="gramStart"/>
      <w:r w:rsidRPr="00776AA2">
        <w:t>работающих</w:t>
      </w:r>
      <w:proofErr w:type="gramEnd"/>
      <w:r w:rsidRPr="00776AA2">
        <w:t>:</w:t>
      </w:r>
    </w:p>
    <w:tbl>
      <w:tblPr>
        <w:tblStyle w:val="a5"/>
        <w:tblW w:w="0" w:type="auto"/>
        <w:tblLook w:val="01E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2E0BE7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2E0BE7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3" w:name="col_rm_table"/>
            <w:bookmarkEnd w:id="3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2E0BE7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2E0BE7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2E0BE7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2E0BE7" w:rsidP="0098630F">
            <w:pPr>
              <w:jc w:val="center"/>
            </w:pPr>
            <w:r>
              <w:t>030-064-900 97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4" w:name="snils_table"/>
            <w:bookmarkEnd w:id="4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A20882" w:rsidRDefault="00481C22" w:rsidP="00A20882">
      <w:pPr>
        <w:jc w:val="both"/>
        <w:rPr>
          <w:i/>
        </w:rPr>
      </w:pPr>
      <w:r w:rsidRPr="00776AA2">
        <w:rPr>
          <w:b/>
        </w:rPr>
        <w:t>Строка 02</w:t>
      </w:r>
      <w:r w:rsidRPr="00A20882">
        <w:rPr>
          <w:b/>
        </w:rPr>
        <w:t>2</w:t>
      </w:r>
      <w:r w:rsidRPr="00776AA2">
        <w:rPr>
          <w:b/>
        </w:rPr>
        <w:t>.</w:t>
      </w:r>
      <w:r w:rsidRPr="00710271">
        <w:t>Используемое оборудование:</w:t>
      </w:r>
      <w:r w:rsidR="003B45C6">
        <w:fldChar w:fldCharType="begin"/>
      </w:r>
      <w:r w:rsidR="003B45C6">
        <w:instrText xml:space="preserve"> DOCVARIABLE oborud \* MERGEFORMAT </w:instrText>
      </w:r>
      <w:r w:rsidR="003B45C6">
        <w:fldChar w:fldCharType="separate"/>
      </w:r>
      <w:r w:rsidR="002E0BE7" w:rsidRPr="002E0BE7">
        <w:rPr>
          <w:rStyle w:val="aa"/>
          <w:i/>
        </w:rPr>
        <w:t xml:space="preserve"> швейная машинка </w:t>
      </w:r>
      <w:proofErr w:type="spellStart"/>
      <w:r w:rsidR="002E0BE7" w:rsidRPr="002E0BE7">
        <w:rPr>
          <w:rStyle w:val="aa"/>
          <w:i/>
        </w:rPr>
        <w:t>Astralux</w:t>
      </w:r>
      <w:proofErr w:type="spellEnd"/>
      <w:r w:rsidR="002E0BE7" w:rsidRPr="002E0BE7">
        <w:rPr>
          <w:rStyle w:val="aa"/>
          <w:i/>
        </w:rPr>
        <w:t xml:space="preserve"> </w:t>
      </w:r>
      <w:r w:rsidR="003B45C6">
        <w:fldChar w:fldCharType="end"/>
      </w:r>
      <w:r w:rsidRPr="00A20882">
        <w:rPr>
          <w:rStyle w:val="aa"/>
          <w:i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fldSimple w:instr=" DOCVARIABLE tools \* MERGEFORMAT ">
        <w:r w:rsidR="002E0BE7" w:rsidRPr="002E0BE7">
          <w:rPr>
            <w:rStyle w:val="aa"/>
            <w:i/>
          </w:rPr>
          <w:t xml:space="preserve"> ткань, нитки </w:t>
        </w:r>
      </w:fldSimple>
      <w:r w:rsidRPr="00A20882">
        <w:rPr>
          <w:rStyle w:val="aa"/>
          <w:i/>
        </w:rPr>
        <w:t> </w:t>
      </w:r>
    </w:p>
    <w:p w:rsidR="00776AA2" w:rsidRPr="00A2088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0625DB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</w:t>
            </w:r>
            <w:proofErr w:type="gramStart"/>
            <w:r w:rsidR="00F31AF6">
              <w:t>)</w:t>
            </w:r>
            <w:r w:rsidRPr="007657D5">
              <w:t>у</w:t>
            </w:r>
            <w:proofErr w:type="gramEnd"/>
            <w:r w:rsidRPr="007657D5">
              <w:t>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Эффективность </w:t>
            </w:r>
            <w:proofErr w:type="gramStart"/>
            <w:r w:rsidRPr="007657D5">
              <w:t>СИЗ</w:t>
            </w:r>
            <w:proofErr w:type="gramEnd"/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0625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625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7657D5" w:rsidTr="000625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625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7657D5" w:rsidTr="000625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7657D5">
              <w:rPr>
                <w:color w:val="000000"/>
              </w:rPr>
              <w:t>фиброгенного</w:t>
            </w:r>
            <w:proofErr w:type="spellEnd"/>
            <w:r w:rsidRPr="007657D5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625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7657D5" w:rsidTr="000625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625DB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7657D5" w:rsidTr="000625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625DB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7657D5" w:rsidTr="000625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625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7657D5" w:rsidTr="000625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625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7657D5" w:rsidTr="000625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625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7657D5" w:rsidTr="000625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0625DB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625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7657D5" w:rsidTr="000625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625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7657D5" w:rsidTr="000625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625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7657D5" w:rsidTr="000625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625DB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7657D5" w:rsidTr="000625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0625DB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625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7657D5" w:rsidTr="000625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0625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0625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7657D5" w:rsidTr="000625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7657D5" w:rsidRDefault="000625D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0625DB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A20882">
      <w:pPr>
        <w:jc w:val="both"/>
      </w:pPr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</w:r>
            <w:proofErr w:type="spellStart"/>
            <w:proofErr w:type="gramStart"/>
            <w:r w:rsidR="00481C22" w:rsidRPr="00481C22">
              <w:t>п</w:t>
            </w:r>
            <w:proofErr w:type="spellEnd"/>
            <w:proofErr w:type="gramEnd"/>
            <w:r w:rsidR="00481C22" w:rsidRPr="00481C22">
              <w:t>/</w:t>
            </w:r>
            <w:proofErr w:type="spellStart"/>
            <w:r w:rsidR="00481C22" w:rsidRPr="00481C22">
              <w:t>п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2" w:name="s040_1"/>
            <w:bookmarkEnd w:id="22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65342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C2D2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C2D27" w:rsidP="00B80FB7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2"/>
            <w:bookmarkEnd w:id="23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65342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C2D2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C2D27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3"/>
            <w:bookmarkEnd w:id="24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65342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C2D2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C2D27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4"/>
            <w:bookmarkEnd w:id="25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0625DB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65342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C2D2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C2D27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5"/>
            <w:bookmarkEnd w:id="26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65342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C2D2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C2D27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6"/>
            <w:bookmarkEnd w:id="27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</w:t>
            </w:r>
            <w:r w:rsidR="000625DB">
              <w:t>аво на досрочное назначение страх</w:t>
            </w:r>
            <w:r w:rsidRPr="00481C22">
              <w:t>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65342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C2D2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C2D27" w:rsidP="00A20882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7"/>
            <w:bookmarkEnd w:id="28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65342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C2D27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C2D27" w:rsidP="000625DB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"Трудовой кодекс РФ" раздел X, глава 34, статья 213, Приказ Министерства здравоохранения и социального развития Российской Федерации от 12 апреля 2011 г. N 302н, прил.2, п. 20 - 1 раз в год</w:t>
            </w:r>
          </w:p>
        </w:tc>
      </w:tr>
    </w:tbl>
    <w:p w:rsidR="003C5C39" w:rsidRPr="00A7346C" w:rsidRDefault="00481C22" w:rsidP="000625DB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0625DB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fldSimple w:instr=" DOCVARIABLE &quot;s_050&quot; \* MERGEFORMAT ">
        <w:r w:rsidR="008C2D27" w:rsidRPr="008C2D27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да;</w:t>
        </w:r>
        <w:r w:rsidR="008C2D27" w:rsidRPr="008C2D27">
          <w:rPr>
            <w:i/>
            <w:u w:val="single"/>
          </w:rPr>
          <w:tab/>
          <w:t>   </w:t>
        </w:r>
        <w:r w:rsidR="008C2D27" w:rsidRPr="008C2D27">
          <w:rPr>
            <w:i/>
            <w:u w:val="single"/>
          </w:rPr>
          <w:br/>
          <w:t xml:space="preserve"> 2. Рекомендуемые режимы труда и отдыха: в соответствии </w:t>
        </w:r>
        <w:r w:rsidR="008C2D27">
          <w:rPr>
            <w:i/>
            <w:u w:val="single"/>
          </w:rPr>
          <w:t>с графиком работы организации;</w:t>
        </w:r>
        <w:r w:rsidR="008C2D27" w:rsidRPr="008C2D27">
          <w:rPr>
            <w:i/>
            <w:u w:val="single"/>
          </w:rPr>
          <w:t xml:space="preserve">  </w:t>
        </w:r>
      </w:fldSimple>
      <w:r w:rsidRPr="00481C22">
        <w:rPr>
          <w:u w:val="single"/>
        </w:rPr>
        <w:t xml:space="preserve">  </w:t>
      </w:r>
      <w:r w:rsidRPr="00481C22">
        <w:br/>
      </w:r>
      <w:r w:rsidR="003C5C39" w:rsidRPr="003C5C39">
        <w:t>Дата</w:t>
      </w:r>
      <w:r w:rsidR="003C5C39">
        <w:t xml:space="preserve"> составления</w:t>
      </w:r>
      <w:r w:rsidR="003C5C39" w:rsidRPr="003C5C39">
        <w:t>:</w:t>
      </w:r>
      <w:r w:rsidR="003C5C39" w:rsidRPr="003C5C39">
        <w:rPr>
          <w:lang w:val="en-US"/>
        </w:rPr>
        <w:t> </w:t>
      </w:r>
      <w:r w:rsidR="003C5C39" w:rsidRPr="003C5C39">
        <w:rPr>
          <w:u w:val="single"/>
          <w:lang w:val="en-US"/>
        </w:rPr>
        <w:t> </w:t>
      </w:r>
      <w:fldSimple w:instr=" DOCVARIABLE fill_date \* MERGEFORMAT ">
        <w:r w:rsidR="0051379A" w:rsidRPr="0051379A">
          <w:rPr>
            <w:u w:val="single"/>
          </w:rPr>
          <w:t>23.12.2016</w:t>
        </w:r>
      </w:fldSimple>
      <w:r w:rsidR="003C5C39" w:rsidRPr="00481C22">
        <w:rPr>
          <w:u w:val="single"/>
        </w:rPr>
        <w:t>   </w:t>
      </w:r>
    </w:p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2E0BE7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2E0BE7" w:rsidP="004E51DC">
            <w:pPr>
              <w:pStyle w:val="a8"/>
            </w:pPr>
            <w:proofErr w:type="spellStart"/>
            <w:r>
              <w:t>Петручик</w:t>
            </w:r>
            <w:proofErr w:type="spellEnd"/>
            <w:r>
              <w:t xml:space="preserve"> Т.Б.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2E0BE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2E0BE7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2E0BE7" w:rsidP="004E51DC">
            <w:pPr>
              <w:pStyle w:val="a8"/>
            </w:pPr>
            <w:proofErr w:type="spellStart"/>
            <w:r>
              <w:t>Исхакова</w:t>
            </w:r>
            <w:proofErr w:type="spellEnd"/>
            <w:r>
              <w:t xml:space="preserve"> А.А.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2E0BE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2E0BE7" w:rsidRPr="002E0BE7" w:rsidTr="002E0BE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BE7" w:rsidRPr="002E0BE7" w:rsidRDefault="002E0BE7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E0BE7" w:rsidRPr="002E0BE7" w:rsidRDefault="002E0BE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BE7" w:rsidRPr="002E0BE7" w:rsidRDefault="002E0BE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E0BE7" w:rsidRPr="002E0BE7" w:rsidRDefault="002E0BE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BE7" w:rsidRPr="002E0BE7" w:rsidRDefault="002E0BE7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E0BE7" w:rsidRPr="002E0BE7" w:rsidRDefault="002E0BE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BE7" w:rsidRPr="002E0BE7" w:rsidRDefault="002E0BE7" w:rsidP="004E51DC">
            <w:pPr>
              <w:pStyle w:val="a8"/>
            </w:pPr>
          </w:p>
        </w:tc>
      </w:tr>
      <w:tr w:rsidR="002E0BE7" w:rsidRPr="002E0BE7" w:rsidTr="002E0BE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E0BE7" w:rsidRPr="002E0BE7" w:rsidRDefault="002E0BE7" w:rsidP="004E51DC">
            <w:pPr>
              <w:pStyle w:val="a8"/>
              <w:rPr>
                <w:vertAlign w:val="superscript"/>
              </w:rPr>
            </w:pPr>
            <w:r w:rsidRPr="002E0BE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E0BE7" w:rsidRPr="002E0BE7" w:rsidRDefault="002E0BE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E0BE7" w:rsidRPr="002E0BE7" w:rsidRDefault="002E0BE7" w:rsidP="004E51DC">
            <w:pPr>
              <w:pStyle w:val="a8"/>
              <w:rPr>
                <w:vertAlign w:val="superscript"/>
              </w:rPr>
            </w:pPr>
            <w:r w:rsidRPr="002E0BE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E0BE7" w:rsidRPr="002E0BE7" w:rsidRDefault="002E0BE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E0BE7" w:rsidRPr="002E0BE7" w:rsidRDefault="002E0BE7" w:rsidP="004E51DC">
            <w:pPr>
              <w:pStyle w:val="a8"/>
              <w:rPr>
                <w:vertAlign w:val="superscript"/>
              </w:rPr>
            </w:pPr>
            <w:r w:rsidRPr="002E0BE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E0BE7" w:rsidRPr="002E0BE7" w:rsidRDefault="002E0BE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E0BE7" w:rsidRPr="002E0BE7" w:rsidRDefault="002E0BE7" w:rsidP="004E51DC">
            <w:pPr>
              <w:pStyle w:val="a8"/>
              <w:rPr>
                <w:vertAlign w:val="superscript"/>
              </w:rPr>
            </w:pPr>
            <w:r w:rsidRPr="002E0BE7">
              <w:rPr>
                <w:vertAlign w:val="superscript"/>
              </w:rPr>
              <w:t>(дата)</w:t>
            </w:r>
          </w:p>
        </w:tc>
      </w:tr>
      <w:tr w:rsidR="002E0BE7" w:rsidRPr="002E0BE7" w:rsidTr="002E0BE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BE7" w:rsidRPr="002E0BE7" w:rsidRDefault="002E0BE7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E0BE7" w:rsidRPr="002E0BE7" w:rsidRDefault="002E0BE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BE7" w:rsidRPr="002E0BE7" w:rsidRDefault="002E0BE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E0BE7" w:rsidRPr="002E0BE7" w:rsidRDefault="002E0BE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BE7" w:rsidRPr="002E0BE7" w:rsidRDefault="002E0BE7" w:rsidP="004E51DC">
            <w:pPr>
              <w:pStyle w:val="a8"/>
            </w:pPr>
            <w:proofErr w:type="spellStart"/>
            <w:r>
              <w:t>Кашыцина</w:t>
            </w:r>
            <w:proofErr w:type="spellEnd"/>
            <w:r>
              <w:t xml:space="preserve">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E0BE7" w:rsidRPr="002E0BE7" w:rsidRDefault="002E0BE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BE7" w:rsidRPr="002E0BE7" w:rsidRDefault="002E0BE7" w:rsidP="004E51DC">
            <w:pPr>
              <w:pStyle w:val="a8"/>
            </w:pPr>
          </w:p>
        </w:tc>
      </w:tr>
      <w:tr w:rsidR="002E0BE7" w:rsidRPr="002E0BE7" w:rsidTr="002E0BE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E0BE7" w:rsidRPr="002E0BE7" w:rsidRDefault="002E0BE7" w:rsidP="004E51DC">
            <w:pPr>
              <w:pStyle w:val="a8"/>
              <w:rPr>
                <w:vertAlign w:val="superscript"/>
              </w:rPr>
            </w:pPr>
            <w:r w:rsidRPr="002E0BE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E0BE7" w:rsidRPr="002E0BE7" w:rsidRDefault="002E0BE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E0BE7" w:rsidRPr="002E0BE7" w:rsidRDefault="002E0BE7" w:rsidP="004E51DC">
            <w:pPr>
              <w:pStyle w:val="a8"/>
              <w:rPr>
                <w:vertAlign w:val="superscript"/>
              </w:rPr>
            </w:pPr>
            <w:r w:rsidRPr="002E0BE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E0BE7" w:rsidRPr="002E0BE7" w:rsidRDefault="002E0BE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E0BE7" w:rsidRPr="002E0BE7" w:rsidRDefault="002E0BE7" w:rsidP="004E51DC">
            <w:pPr>
              <w:pStyle w:val="a8"/>
              <w:rPr>
                <w:vertAlign w:val="superscript"/>
              </w:rPr>
            </w:pPr>
            <w:r w:rsidRPr="002E0BE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E0BE7" w:rsidRPr="002E0BE7" w:rsidRDefault="002E0BE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E0BE7" w:rsidRPr="002E0BE7" w:rsidRDefault="002E0BE7" w:rsidP="004E51DC">
            <w:pPr>
              <w:pStyle w:val="a8"/>
              <w:rPr>
                <w:vertAlign w:val="superscript"/>
              </w:rPr>
            </w:pPr>
            <w:r w:rsidRPr="002E0BE7">
              <w:rPr>
                <w:vertAlign w:val="superscript"/>
              </w:rPr>
              <w:t>(дата)</w:t>
            </w:r>
          </w:p>
        </w:tc>
      </w:tr>
      <w:tr w:rsidR="002E0BE7" w:rsidRPr="002E0BE7" w:rsidTr="002E0BE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BE7" w:rsidRPr="002E0BE7" w:rsidRDefault="002E0BE7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E0BE7" w:rsidRPr="002E0BE7" w:rsidRDefault="002E0BE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BE7" w:rsidRPr="002E0BE7" w:rsidRDefault="002E0BE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E0BE7" w:rsidRPr="002E0BE7" w:rsidRDefault="002E0BE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BE7" w:rsidRPr="002E0BE7" w:rsidRDefault="002E0BE7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E0BE7" w:rsidRPr="002E0BE7" w:rsidRDefault="002E0BE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BE7" w:rsidRPr="002E0BE7" w:rsidRDefault="002E0BE7" w:rsidP="004E51DC">
            <w:pPr>
              <w:pStyle w:val="a8"/>
            </w:pPr>
          </w:p>
        </w:tc>
      </w:tr>
      <w:tr w:rsidR="002E0BE7" w:rsidRPr="002E0BE7" w:rsidTr="002E0BE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E0BE7" w:rsidRPr="002E0BE7" w:rsidRDefault="002E0BE7" w:rsidP="004E51DC">
            <w:pPr>
              <w:pStyle w:val="a8"/>
              <w:rPr>
                <w:vertAlign w:val="superscript"/>
              </w:rPr>
            </w:pPr>
            <w:r w:rsidRPr="002E0BE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E0BE7" w:rsidRPr="002E0BE7" w:rsidRDefault="002E0BE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E0BE7" w:rsidRPr="002E0BE7" w:rsidRDefault="002E0BE7" w:rsidP="004E51DC">
            <w:pPr>
              <w:pStyle w:val="a8"/>
              <w:rPr>
                <w:vertAlign w:val="superscript"/>
              </w:rPr>
            </w:pPr>
            <w:r w:rsidRPr="002E0BE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E0BE7" w:rsidRPr="002E0BE7" w:rsidRDefault="002E0BE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E0BE7" w:rsidRPr="002E0BE7" w:rsidRDefault="002E0BE7" w:rsidP="004E51DC">
            <w:pPr>
              <w:pStyle w:val="a8"/>
              <w:rPr>
                <w:vertAlign w:val="superscript"/>
              </w:rPr>
            </w:pPr>
            <w:r w:rsidRPr="002E0BE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E0BE7" w:rsidRPr="002E0BE7" w:rsidRDefault="002E0BE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E0BE7" w:rsidRPr="002E0BE7" w:rsidRDefault="002E0BE7" w:rsidP="004E51DC">
            <w:pPr>
              <w:pStyle w:val="a8"/>
              <w:rPr>
                <w:vertAlign w:val="superscript"/>
              </w:rPr>
            </w:pPr>
            <w:r w:rsidRPr="002E0BE7">
              <w:rPr>
                <w:vertAlign w:val="superscript"/>
              </w:rPr>
              <w:t>(дата)</w:t>
            </w:r>
          </w:p>
        </w:tc>
      </w:tr>
    </w:tbl>
    <w:p w:rsidR="003C5C39" w:rsidRPr="003C5C39" w:rsidRDefault="005F6B08" w:rsidP="003C5C39">
      <w:bookmarkStart w:id="33" w:name="_GoBack"/>
      <w:bookmarkEnd w:id="33"/>
      <w:r w:rsidRPr="005F6B08">
        <w:t>Экспер</w:t>
      </w:r>
      <w:proofErr w:type="gramStart"/>
      <w:r w:rsidRPr="005F6B08">
        <w:t>т(</w:t>
      </w:r>
      <w:proofErr w:type="gramEnd"/>
      <w:r w:rsidRPr="005F6B08">
        <w:t>-</w:t>
      </w:r>
      <w:proofErr w:type="spellStart"/>
      <w:r w:rsidRPr="005F6B08">
        <w:t>ы</w:t>
      </w:r>
      <w:proofErr w:type="spellEnd"/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51379A" w:rsidTr="0051379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51379A" w:rsidRDefault="0051379A" w:rsidP="003C5C39">
            <w:pPr>
              <w:pStyle w:val="a8"/>
            </w:pPr>
            <w:r w:rsidRPr="0051379A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51379A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51379A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51379A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51379A" w:rsidRDefault="0051379A" w:rsidP="003C5C39">
            <w:pPr>
              <w:pStyle w:val="a8"/>
            </w:pPr>
            <w:r w:rsidRPr="0051379A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51379A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51379A" w:rsidRDefault="00C07AB7" w:rsidP="003C5C39">
            <w:pPr>
              <w:pStyle w:val="a8"/>
            </w:pPr>
            <w:r>
              <w:t>12.01.2017</w:t>
            </w:r>
          </w:p>
        </w:tc>
      </w:tr>
      <w:tr w:rsidR="00EF07A3" w:rsidRPr="0051379A" w:rsidTr="0051379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51379A" w:rsidRDefault="0051379A" w:rsidP="003C5C39">
            <w:pPr>
              <w:pStyle w:val="a8"/>
              <w:rPr>
                <w:b/>
                <w:vertAlign w:val="superscript"/>
              </w:rPr>
            </w:pPr>
            <w:r w:rsidRPr="0051379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51379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51379A" w:rsidRDefault="0051379A" w:rsidP="00EF07A3">
            <w:pPr>
              <w:pStyle w:val="a8"/>
              <w:rPr>
                <w:b/>
                <w:vertAlign w:val="superscript"/>
              </w:rPr>
            </w:pPr>
            <w:r w:rsidRPr="005137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51379A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51379A" w:rsidRDefault="0051379A" w:rsidP="00EF07A3">
            <w:pPr>
              <w:pStyle w:val="a8"/>
              <w:rPr>
                <w:b/>
                <w:vertAlign w:val="superscript"/>
              </w:rPr>
            </w:pPr>
            <w:r w:rsidRPr="0051379A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51379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51379A" w:rsidRDefault="0051379A" w:rsidP="00EF07A3">
            <w:pPr>
              <w:pStyle w:val="a8"/>
              <w:rPr>
                <w:vertAlign w:val="superscript"/>
              </w:rPr>
            </w:pPr>
            <w:r w:rsidRPr="0051379A">
              <w:rPr>
                <w:vertAlign w:val="superscript"/>
              </w:rPr>
              <w:t>(дата)</w:t>
            </w:r>
          </w:p>
        </w:tc>
      </w:tr>
    </w:tbl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</w:t>
      </w:r>
      <w:proofErr w:type="gramStart"/>
      <w:r w:rsidRPr="007462E1">
        <w:t>н(</w:t>
      </w:r>
      <w:proofErr w:type="spellStart"/>
      <w:proofErr w:type="gramEnd"/>
      <w:r w:rsidRPr="007462E1">
        <w:t>ы</w:t>
      </w:r>
      <w:proofErr w:type="spellEnd"/>
      <w:r w:rsidRPr="007462E1">
        <w:t>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2E0BE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2E0BE7" w:rsidP="004E51DC">
            <w:pPr>
              <w:pStyle w:val="a8"/>
            </w:pPr>
            <w:r>
              <w:t>Зайцева В.Д.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BC0CB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2E0BE7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882" w:rsidRDefault="00A20882" w:rsidP="0076042D">
      <w:pPr>
        <w:pStyle w:val="a9"/>
      </w:pPr>
      <w:r>
        <w:separator/>
      </w:r>
    </w:p>
  </w:endnote>
  <w:endnote w:type="continuationSeparator" w:id="1">
    <w:p w:rsidR="00A20882" w:rsidRDefault="00A208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81C22" w:rsidTr="0076042D">
      <w:tc>
        <w:tcPr>
          <w:tcW w:w="4428" w:type="dxa"/>
        </w:tcPr>
        <w:p w:rsidR="00481C22" w:rsidRPr="003D5592" w:rsidRDefault="002E0BE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1.4.0.4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3B45C6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3B45C6" w:rsidRPr="009E2A4C">
            <w:rPr>
              <w:rStyle w:val="ad"/>
              <w:sz w:val="20"/>
              <w:szCs w:val="20"/>
            </w:rPr>
            <w:fldChar w:fldCharType="separate"/>
          </w:r>
          <w:r w:rsidR="002F14C9">
            <w:rPr>
              <w:rStyle w:val="ad"/>
              <w:noProof/>
              <w:sz w:val="20"/>
              <w:szCs w:val="20"/>
            </w:rPr>
            <w:t>2</w:t>
          </w:r>
          <w:r w:rsidR="003B45C6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2F14C9" w:rsidRPr="002F14C9">
              <w:rPr>
                <w:rStyle w:val="ad"/>
                <w:noProof/>
                <w:sz w:val="20"/>
              </w:rPr>
              <w:t>3</w:t>
            </w:r>
          </w:fldSimple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882" w:rsidRDefault="00A20882" w:rsidP="0076042D">
      <w:pPr>
        <w:pStyle w:val="a9"/>
      </w:pPr>
      <w:r>
        <w:separator/>
      </w:r>
    </w:p>
  </w:footnote>
  <w:footnote w:type="continuationSeparator" w:id="1">
    <w:p w:rsidR="00A20882" w:rsidRDefault="00A208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hdrShapeDefaults>
    <o:shapedefaults v:ext="edit" spidmax="63489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бслуживающий персонал"/>
    <w:docVar w:name="class" w:val=" не определен "/>
    <w:docVar w:name="close_doc_flag" w:val="0"/>
    <w:docVar w:name="co_classes" w:val="   "/>
    <w:docVar w:name="codeok" w:val=" 12720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.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2"/>
    <w:docVar w:name="hlp" w:val="3"/>
    <w:docVar w:name="izm_date" w:val="14.12.2015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4.0.4 "/>
    <w:docVar w:name="oborud" w:val=" швейная машинка Astralux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CF95C5FC2BDB43699B42106E724BDBE8"/>
    <w:docVar w:name="rm_id" w:val="38"/>
    <w:docVar w:name="rm_name" w:val="                                          "/>
    <w:docVar w:name="rm_number" w:val=" 1.4.0.4 "/>
    <w:docVar w:name="s_050" w:val="1. Рекомендации по подбору работников: возможность применения труда женщин - да; возможность применения труда лиц до 18 лет - да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ткань, нитки "/>
    <w:docVar w:name="trud_measures" w:val="Рекомендации по подбору работников: возможность применения труда женщин - да; возможность применения труда лиц до 18 лет - да"/>
    <w:docVar w:name="version" w:val="51"/>
  </w:docVars>
  <w:rsids>
    <w:rsidRoot w:val="00A20882"/>
    <w:rsid w:val="000024F1"/>
    <w:rsid w:val="00025683"/>
    <w:rsid w:val="00046815"/>
    <w:rsid w:val="0005566C"/>
    <w:rsid w:val="000625DB"/>
    <w:rsid w:val="000860ED"/>
    <w:rsid w:val="000905BE"/>
    <w:rsid w:val="000C7340"/>
    <w:rsid w:val="000D1F5B"/>
    <w:rsid w:val="00110025"/>
    <w:rsid w:val="001429B1"/>
    <w:rsid w:val="00145419"/>
    <w:rsid w:val="001456F8"/>
    <w:rsid w:val="0015635F"/>
    <w:rsid w:val="001607C8"/>
    <w:rsid w:val="001C2E04"/>
    <w:rsid w:val="001F4D8D"/>
    <w:rsid w:val="00232C8F"/>
    <w:rsid w:val="00234932"/>
    <w:rsid w:val="00244615"/>
    <w:rsid w:val="00253290"/>
    <w:rsid w:val="002A0605"/>
    <w:rsid w:val="002E0BE7"/>
    <w:rsid w:val="002E0FDE"/>
    <w:rsid w:val="002E55C6"/>
    <w:rsid w:val="002F14C9"/>
    <w:rsid w:val="00305B2F"/>
    <w:rsid w:val="00335F25"/>
    <w:rsid w:val="0036715B"/>
    <w:rsid w:val="00367816"/>
    <w:rsid w:val="003876C3"/>
    <w:rsid w:val="003B45C6"/>
    <w:rsid w:val="003C24DB"/>
    <w:rsid w:val="003C5C39"/>
    <w:rsid w:val="0040104A"/>
    <w:rsid w:val="00402CAC"/>
    <w:rsid w:val="004229CF"/>
    <w:rsid w:val="00444410"/>
    <w:rsid w:val="00481C22"/>
    <w:rsid w:val="004A47AD"/>
    <w:rsid w:val="004B78DB"/>
    <w:rsid w:val="004C4DB2"/>
    <w:rsid w:val="004E51DC"/>
    <w:rsid w:val="004E5FB2"/>
    <w:rsid w:val="00510595"/>
    <w:rsid w:val="00511229"/>
    <w:rsid w:val="0051379A"/>
    <w:rsid w:val="00563E94"/>
    <w:rsid w:val="00565342"/>
    <w:rsid w:val="005754C3"/>
    <w:rsid w:val="00576095"/>
    <w:rsid w:val="005A31EE"/>
    <w:rsid w:val="005A3A36"/>
    <w:rsid w:val="005B466C"/>
    <w:rsid w:val="005B7FE8"/>
    <w:rsid w:val="005C0A9A"/>
    <w:rsid w:val="005F6B08"/>
    <w:rsid w:val="00600300"/>
    <w:rsid w:val="0069682B"/>
    <w:rsid w:val="006A075D"/>
    <w:rsid w:val="006A22B1"/>
    <w:rsid w:val="006C28B3"/>
    <w:rsid w:val="006E2FEA"/>
    <w:rsid w:val="007049EB"/>
    <w:rsid w:val="00710271"/>
    <w:rsid w:val="00717C9F"/>
    <w:rsid w:val="00745D40"/>
    <w:rsid w:val="007462E1"/>
    <w:rsid w:val="00755EDC"/>
    <w:rsid w:val="00760207"/>
    <w:rsid w:val="0076042D"/>
    <w:rsid w:val="007657D5"/>
    <w:rsid w:val="00776AA2"/>
    <w:rsid w:val="007A4C5E"/>
    <w:rsid w:val="007D1852"/>
    <w:rsid w:val="007D2CEA"/>
    <w:rsid w:val="00835248"/>
    <w:rsid w:val="00883461"/>
    <w:rsid w:val="00893B3B"/>
    <w:rsid w:val="008C2D27"/>
    <w:rsid w:val="008E68DE"/>
    <w:rsid w:val="008E70C1"/>
    <w:rsid w:val="0090588D"/>
    <w:rsid w:val="0092778A"/>
    <w:rsid w:val="00967790"/>
    <w:rsid w:val="0098630F"/>
    <w:rsid w:val="009F3EBC"/>
    <w:rsid w:val="00A100AB"/>
    <w:rsid w:val="00A12349"/>
    <w:rsid w:val="00A20882"/>
    <w:rsid w:val="00A706D7"/>
    <w:rsid w:val="00A7346C"/>
    <w:rsid w:val="00A863BD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35905"/>
    <w:rsid w:val="00B80FB7"/>
    <w:rsid w:val="00BA5029"/>
    <w:rsid w:val="00BC0CB1"/>
    <w:rsid w:val="00BC2F3C"/>
    <w:rsid w:val="00C02721"/>
    <w:rsid w:val="00C03F4A"/>
    <w:rsid w:val="00C07AB7"/>
    <w:rsid w:val="00CE3307"/>
    <w:rsid w:val="00CE713D"/>
    <w:rsid w:val="00CF1669"/>
    <w:rsid w:val="00D72A4C"/>
    <w:rsid w:val="00D76DF8"/>
    <w:rsid w:val="00DB1272"/>
    <w:rsid w:val="00DB5302"/>
    <w:rsid w:val="00DD6B1F"/>
    <w:rsid w:val="00DF0C4E"/>
    <w:rsid w:val="00E124F4"/>
    <w:rsid w:val="00E36337"/>
    <w:rsid w:val="00E422CF"/>
    <w:rsid w:val="00E43EDA"/>
    <w:rsid w:val="00E503D2"/>
    <w:rsid w:val="00EB72AD"/>
    <w:rsid w:val="00EC37A1"/>
    <w:rsid w:val="00EC75FB"/>
    <w:rsid w:val="00EF07A3"/>
    <w:rsid w:val="00EF3DC4"/>
    <w:rsid w:val="00F00FF0"/>
    <w:rsid w:val="00F31AF6"/>
    <w:rsid w:val="00F76072"/>
    <w:rsid w:val="00FB001B"/>
    <w:rsid w:val="00FB24BF"/>
    <w:rsid w:val="00FD0BA7"/>
    <w:rsid w:val="00FD2BA8"/>
    <w:rsid w:val="00FD6B40"/>
    <w:rsid w:val="00FE21DE"/>
    <w:rsid w:val="00FE7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2</Pages>
  <Words>589</Words>
  <Characters>4386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13</cp:revision>
  <dcterms:created xsi:type="dcterms:W3CDTF">2014-05-29T22:02:00Z</dcterms:created>
  <dcterms:modified xsi:type="dcterms:W3CDTF">2017-01-16T08:07:00Z</dcterms:modified>
</cp:coreProperties>
</file>